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André Oliver,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Diretor de Música,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coordenação de apresentações de músicas (bandas) na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André Oliver,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Diretor de Música,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coordenação de apresentações de músicas (bandas) na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053FB9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85D" w:rsidRDefault="00B7385D">
      <w:r>
        <w:separator/>
      </w:r>
    </w:p>
  </w:endnote>
  <w:endnote w:type="continuationSeparator" w:id="0">
    <w:p w:rsidR="00B7385D" w:rsidRDefault="00B7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85D" w:rsidRDefault="00B7385D">
      <w:r>
        <w:separator/>
      </w:r>
    </w:p>
  </w:footnote>
  <w:footnote w:type="continuationSeparator" w:id="0">
    <w:p w:rsidR="00B7385D" w:rsidRDefault="00B73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124A8D75" wp14:editId="51216AA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0A04E4B5" wp14:editId="78C6A00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76F66085" wp14:editId="64E1B3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FB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7385D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2015-08-18T15:14:00Z</dcterms:created>
  <dcterms:modified xsi:type="dcterms:W3CDTF">2015-08-18T15:14:00Z</dcterms:modified>
</cp:coreProperties>
</file>